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E4F934" w14:textId="77777777" w:rsidR="000608B5" w:rsidRDefault="000608B5" w:rsidP="000608B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PORTHELEN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fl.1453)</w:t>
      </w:r>
    </w:p>
    <w:p w14:paraId="43391FE0" w14:textId="77777777" w:rsidR="000608B5" w:rsidRDefault="000608B5" w:rsidP="000608B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Esquire.</w:t>
      </w:r>
    </w:p>
    <w:p w14:paraId="0188A201" w14:textId="77777777" w:rsidR="000608B5" w:rsidRDefault="000608B5" w:rsidP="000608B5">
      <w:pPr>
        <w:pStyle w:val="NoSpacing"/>
        <w:rPr>
          <w:rFonts w:cs="Times New Roman"/>
          <w:szCs w:val="24"/>
        </w:rPr>
      </w:pPr>
    </w:p>
    <w:p w14:paraId="71BBBABB" w14:textId="77777777" w:rsidR="000608B5" w:rsidRDefault="000608B5" w:rsidP="000608B5">
      <w:pPr>
        <w:pStyle w:val="NoSpacing"/>
        <w:rPr>
          <w:rFonts w:cs="Times New Roman"/>
          <w:szCs w:val="24"/>
        </w:rPr>
      </w:pPr>
    </w:p>
    <w:p w14:paraId="49F784E1" w14:textId="77777777" w:rsidR="000608B5" w:rsidRDefault="000608B5" w:rsidP="000608B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14 May1453</w:t>
      </w:r>
      <w:r>
        <w:rPr>
          <w:rFonts w:cs="Times New Roman"/>
          <w:szCs w:val="24"/>
        </w:rPr>
        <w:tab/>
        <w:t xml:space="preserve">Sir Thomas Perrot(q.v.) was pardoned for not appearing to answer him </w:t>
      </w:r>
    </w:p>
    <w:p w14:paraId="37B1952A" w14:textId="77777777" w:rsidR="000608B5" w:rsidRDefault="000608B5" w:rsidP="000608B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touching a debt of 66s.     (C.P.R. 1452-61 p.11)</w:t>
      </w:r>
    </w:p>
    <w:p w14:paraId="32B4358A" w14:textId="77777777" w:rsidR="000608B5" w:rsidRDefault="000608B5" w:rsidP="000608B5">
      <w:pPr>
        <w:pStyle w:val="NoSpacing"/>
        <w:rPr>
          <w:rFonts w:cs="Times New Roman"/>
          <w:szCs w:val="24"/>
        </w:rPr>
      </w:pPr>
    </w:p>
    <w:p w14:paraId="4676BB56" w14:textId="77777777" w:rsidR="000608B5" w:rsidRDefault="000608B5" w:rsidP="000608B5">
      <w:pPr>
        <w:pStyle w:val="NoSpacing"/>
        <w:rPr>
          <w:rFonts w:cs="Times New Roman"/>
          <w:szCs w:val="24"/>
        </w:rPr>
      </w:pPr>
    </w:p>
    <w:p w14:paraId="53FDA1AA" w14:textId="77777777" w:rsidR="000608B5" w:rsidRDefault="000608B5" w:rsidP="000608B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 October 2024</w:t>
      </w:r>
    </w:p>
    <w:p w14:paraId="58D8B77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D4DEBA" w14:textId="77777777" w:rsidR="000608B5" w:rsidRDefault="000608B5" w:rsidP="009139A6">
      <w:r>
        <w:separator/>
      </w:r>
    </w:p>
  </w:endnote>
  <w:endnote w:type="continuationSeparator" w:id="0">
    <w:p w14:paraId="5826A826" w14:textId="77777777" w:rsidR="000608B5" w:rsidRDefault="000608B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48A9D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E9C6C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6CFEB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C26A4D" w14:textId="77777777" w:rsidR="000608B5" w:rsidRDefault="000608B5" w:rsidP="009139A6">
      <w:r>
        <w:separator/>
      </w:r>
    </w:p>
  </w:footnote>
  <w:footnote w:type="continuationSeparator" w:id="0">
    <w:p w14:paraId="4D145492" w14:textId="77777777" w:rsidR="000608B5" w:rsidRDefault="000608B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721E3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83E7F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FAE0C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B5"/>
    <w:rsid w:val="000608B5"/>
    <w:rsid w:val="000666E0"/>
    <w:rsid w:val="002510B7"/>
    <w:rsid w:val="00270799"/>
    <w:rsid w:val="005C130B"/>
    <w:rsid w:val="007477D8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594B01"/>
  <w15:chartTrackingRefBased/>
  <w15:docId w15:val="{F2CB93D2-308D-4231-AB36-6BFFD861F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29</Words>
  <Characters>166</Characters>
  <Application>Microsoft Office Word</Application>
  <DocSecurity>0</DocSecurity>
  <Lines>1</Lines>
  <Paragraphs>1</Paragraphs>
  <ScaleCrop>false</ScaleCrop>
  <Company/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2024-10-02T18:09:00Z</dcterms:created>
  <dcterms:modified xsi:type="dcterms:W3CDTF">2024-10-02T18:09:00Z</dcterms:modified>
</cp:coreProperties>
</file>